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74574" w14:textId="77777777" w:rsidR="007426F1" w:rsidRDefault="007426F1" w:rsidP="007426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KYDD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(fl.1496)</w:t>
      </w:r>
    </w:p>
    <w:p w14:paraId="30C03501" w14:textId="15B8FE3E" w:rsidR="007426F1" w:rsidRDefault="007426F1" w:rsidP="007426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Carpenter.</w:t>
      </w:r>
    </w:p>
    <w:p w14:paraId="58BE343D" w14:textId="77777777" w:rsidR="007426F1" w:rsidRDefault="007426F1" w:rsidP="007426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E6EFF0" w14:textId="77777777" w:rsidR="007426F1" w:rsidRDefault="007426F1" w:rsidP="007426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8F939F" w14:textId="77777777" w:rsidR="007426F1" w:rsidRDefault="007426F1" w:rsidP="007426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Aug.1496</w:t>
      </w:r>
      <w:r>
        <w:rPr>
          <w:rFonts w:ascii="Times New Roman" w:hAnsi="Times New Roman" w:cs="Times New Roman"/>
          <w:sz w:val="24"/>
          <w:szCs w:val="24"/>
        </w:rPr>
        <w:tab/>
        <w:t>He was a witness of the Will of Sir John Maningham(q.v.).</w:t>
      </w:r>
    </w:p>
    <w:p w14:paraId="281EEE8A" w14:textId="77777777" w:rsidR="007426F1" w:rsidRDefault="007426F1" w:rsidP="007426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(Ricardian XXXI p.90)</w:t>
      </w:r>
    </w:p>
    <w:p w14:paraId="45B1EB51" w14:textId="77777777" w:rsidR="007426F1" w:rsidRDefault="007426F1" w:rsidP="007426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9D4B54" w14:textId="77777777" w:rsidR="007426F1" w:rsidRDefault="007426F1" w:rsidP="007426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5FCB9B" w14:textId="77777777" w:rsidR="007426F1" w:rsidRPr="00975403" w:rsidRDefault="007426F1" w:rsidP="007426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2022</w:t>
      </w:r>
    </w:p>
    <w:p w14:paraId="00180B5F" w14:textId="0C12B6FA" w:rsidR="00BA00AB" w:rsidRPr="007426F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426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6C43E" w14:textId="77777777" w:rsidR="007426F1" w:rsidRDefault="007426F1" w:rsidP="009139A6">
      <w:r>
        <w:separator/>
      </w:r>
    </w:p>
  </w:endnote>
  <w:endnote w:type="continuationSeparator" w:id="0">
    <w:p w14:paraId="4FA1D46A" w14:textId="77777777" w:rsidR="007426F1" w:rsidRDefault="007426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157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F28E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D30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8F5E2" w14:textId="77777777" w:rsidR="007426F1" w:rsidRDefault="007426F1" w:rsidP="009139A6">
      <w:r>
        <w:separator/>
      </w:r>
    </w:p>
  </w:footnote>
  <w:footnote w:type="continuationSeparator" w:id="0">
    <w:p w14:paraId="7B4A1618" w14:textId="77777777" w:rsidR="007426F1" w:rsidRDefault="007426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DD5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340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77F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6F1"/>
    <w:rsid w:val="000666E0"/>
    <w:rsid w:val="002510B7"/>
    <w:rsid w:val="005C130B"/>
    <w:rsid w:val="007426F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1EE4D"/>
  <w15:chartTrackingRefBased/>
  <w15:docId w15:val="{56DF91E6-88BD-4BEA-8F58-686C7CEDA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2022-03-10T16:32:00Z</dcterms:created>
  <dcterms:modified xsi:type="dcterms:W3CDTF">2022-03-10T16:33:00Z</dcterms:modified>
</cp:coreProperties>
</file>